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A600C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CHAMBURLEYN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64837078" w14:textId="5E533B5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Northamptonshire.</w:t>
      </w:r>
    </w:p>
    <w:p w14:paraId="217E89B5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59DA1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2CD7CB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Northampton,</w:t>
      </w:r>
    </w:p>
    <w:p w14:paraId="405F6A53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Merbury(q.v.).</w:t>
      </w:r>
    </w:p>
    <w:p w14:paraId="277EDB5A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19-38)</w:t>
      </w:r>
    </w:p>
    <w:p w14:paraId="48B1E66F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208E3" w14:textId="77777777" w:rsidR="00612257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7BE121" w14:textId="77777777" w:rsidR="00612257" w:rsidRPr="00150A55" w:rsidRDefault="00612257" w:rsidP="006122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55C31732" w14:textId="007881CA" w:rsidR="00BA00AB" w:rsidRPr="0061225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122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98F3" w14:textId="77777777" w:rsidR="00612257" w:rsidRDefault="00612257" w:rsidP="009139A6">
      <w:r>
        <w:separator/>
      </w:r>
    </w:p>
  </w:endnote>
  <w:endnote w:type="continuationSeparator" w:id="0">
    <w:p w14:paraId="6441A51B" w14:textId="77777777" w:rsidR="00612257" w:rsidRDefault="006122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08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07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80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DBB9F" w14:textId="77777777" w:rsidR="00612257" w:rsidRDefault="00612257" w:rsidP="009139A6">
      <w:r>
        <w:separator/>
      </w:r>
    </w:p>
  </w:footnote>
  <w:footnote w:type="continuationSeparator" w:id="0">
    <w:p w14:paraId="60EE6715" w14:textId="77777777" w:rsidR="00612257" w:rsidRDefault="006122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56A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A4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A6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257"/>
    <w:rsid w:val="000666E0"/>
    <w:rsid w:val="002510B7"/>
    <w:rsid w:val="005C130B"/>
    <w:rsid w:val="0061225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A8927"/>
  <w15:chartTrackingRefBased/>
  <w15:docId w15:val="{CAE92454-35D6-43F1-A2AB-46543B37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22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2022-02-28T16:39:00Z</dcterms:created>
  <dcterms:modified xsi:type="dcterms:W3CDTF">2022-02-28T16:41:00Z</dcterms:modified>
</cp:coreProperties>
</file>